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by Edmund Lacy, Bishop of </w:t>
      </w:r>
    </w:p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95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951" w:rsidRPr="002F1691" w:rsidRDefault="00243951" w:rsidP="0024395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DD5B8A" w:rsidRPr="0024395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2439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951" w:rsidRDefault="00243951" w:rsidP="00564E3C">
      <w:pPr>
        <w:spacing w:after="0" w:line="240" w:lineRule="auto"/>
      </w:pPr>
      <w:r>
        <w:separator/>
      </w:r>
    </w:p>
  </w:endnote>
  <w:endnote w:type="continuationSeparator" w:id="0">
    <w:p w:rsidR="00243951" w:rsidRDefault="0024395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3951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951" w:rsidRDefault="00243951" w:rsidP="00564E3C">
      <w:pPr>
        <w:spacing w:after="0" w:line="240" w:lineRule="auto"/>
      </w:pPr>
      <w:r>
        <w:separator/>
      </w:r>
    </w:p>
  </w:footnote>
  <w:footnote w:type="continuationSeparator" w:id="0">
    <w:p w:rsidR="00243951" w:rsidRDefault="0024395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951"/>
    <w:rsid w:val="0024395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43D4E"/>
  <w15:chartTrackingRefBased/>
  <w15:docId w15:val="{C7B9CEE1-DCA3-44E6-A472-A555DFBCD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2016-01-28T12:40:00Z</dcterms:created>
  <dcterms:modified xsi:type="dcterms:W3CDTF">2016-01-28T12:41:00Z</dcterms:modified>
</cp:coreProperties>
</file>